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A3A21" w14:textId="77777777" w:rsidR="00236982" w:rsidRDefault="00236982" w:rsidP="00236982">
      <w:pPr>
        <w:pStyle w:val="NoSpacing"/>
      </w:pPr>
      <w:r>
        <w:rPr>
          <w:u w:val="single"/>
        </w:rPr>
        <w:t>Edward BURTON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7344EFE2" w14:textId="77777777" w:rsidR="00236982" w:rsidRDefault="00236982" w:rsidP="00236982">
      <w:pPr>
        <w:pStyle w:val="NoSpacing"/>
      </w:pPr>
      <w:r>
        <w:t xml:space="preserve">of </w:t>
      </w:r>
      <w:proofErr w:type="spellStart"/>
      <w:r>
        <w:t>Brewood</w:t>
      </w:r>
      <w:proofErr w:type="spellEnd"/>
      <w:r>
        <w:t>, Staffordshire. Crown valet.</w:t>
      </w:r>
    </w:p>
    <w:p w14:paraId="36B3A085" w14:textId="77777777" w:rsidR="00236982" w:rsidRDefault="00236982" w:rsidP="00236982">
      <w:pPr>
        <w:pStyle w:val="NoSpacing"/>
      </w:pPr>
    </w:p>
    <w:p w14:paraId="2421EC0E" w14:textId="77777777" w:rsidR="00236982" w:rsidRDefault="00236982" w:rsidP="00236982">
      <w:pPr>
        <w:pStyle w:val="NoSpacing"/>
      </w:pPr>
    </w:p>
    <w:p w14:paraId="4469917A" w14:textId="77777777" w:rsidR="00236982" w:rsidRDefault="00236982" w:rsidP="00236982">
      <w:pPr>
        <w:pStyle w:val="NoSpacing"/>
      </w:pPr>
      <w:r>
        <w:tab/>
        <w:t>1483</w:t>
      </w:r>
      <w:r>
        <w:tab/>
        <w:t>He made a plaint of debt against Thomas Penny of Walsall(q.v.).</w:t>
      </w:r>
    </w:p>
    <w:p w14:paraId="20FEDE99" w14:textId="77777777" w:rsidR="00236982" w:rsidRDefault="00236982" w:rsidP="00236982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CAE4EEC" w14:textId="77777777" w:rsidR="00236982" w:rsidRDefault="00236982" w:rsidP="00236982">
      <w:pPr>
        <w:pStyle w:val="NoSpacing"/>
      </w:pPr>
    </w:p>
    <w:p w14:paraId="7616AE8A" w14:textId="77777777" w:rsidR="00236982" w:rsidRDefault="00236982" w:rsidP="00236982">
      <w:pPr>
        <w:pStyle w:val="NoSpacing"/>
      </w:pPr>
    </w:p>
    <w:p w14:paraId="5F32D93F" w14:textId="77777777" w:rsidR="00236982" w:rsidRDefault="00236982" w:rsidP="00236982">
      <w:pPr>
        <w:pStyle w:val="NoSpacing"/>
      </w:pPr>
      <w:r>
        <w:t>2 April 2019</w:t>
      </w:r>
    </w:p>
    <w:p w14:paraId="710DC4A2" w14:textId="77777777" w:rsidR="006B2F86" w:rsidRPr="00E71FC3" w:rsidRDefault="002369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B466" w14:textId="77777777" w:rsidR="00236982" w:rsidRDefault="00236982" w:rsidP="00E71FC3">
      <w:pPr>
        <w:spacing w:after="0" w:line="240" w:lineRule="auto"/>
      </w:pPr>
      <w:r>
        <w:separator/>
      </w:r>
    </w:p>
  </w:endnote>
  <w:endnote w:type="continuationSeparator" w:id="0">
    <w:p w14:paraId="60762F50" w14:textId="77777777" w:rsidR="00236982" w:rsidRDefault="002369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8A4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D7C54" w14:textId="77777777" w:rsidR="00236982" w:rsidRDefault="00236982" w:rsidP="00E71FC3">
      <w:pPr>
        <w:spacing w:after="0" w:line="240" w:lineRule="auto"/>
      </w:pPr>
      <w:r>
        <w:separator/>
      </w:r>
    </w:p>
  </w:footnote>
  <w:footnote w:type="continuationSeparator" w:id="0">
    <w:p w14:paraId="4A128902" w14:textId="77777777" w:rsidR="00236982" w:rsidRDefault="002369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982"/>
    <w:rsid w:val="001A7C09"/>
    <w:rsid w:val="0023698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B4981"/>
  <w15:chartTrackingRefBased/>
  <w15:docId w15:val="{3AACFD4C-B1F0-4904-8BA9-91D25953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2019-05-03T19:52:00Z</dcterms:created>
  <dcterms:modified xsi:type="dcterms:W3CDTF">2019-05-03T19:52:00Z</dcterms:modified>
</cp:coreProperties>
</file>